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B7B6F6" w14:textId="77777777" w:rsidR="00480A50" w:rsidRDefault="00480A50" w:rsidP="00480A50">
      <w:pPr>
        <w:pStyle w:val="NoSpacing"/>
      </w:pPr>
      <w:r>
        <w:rPr>
          <w:u w:val="single"/>
        </w:rPr>
        <w:t>William CHATTOK</w:t>
      </w:r>
      <w:r>
        <w:t xml:space="preserve">       </w:t>
      </w:r>
      <w:r>
        <w:t>(fl.1454)</w:t>
      </w:r>
    </w:p>
    <w:p w14:paraId="7DF2A805" w14:textId="77777777" w:rsidR="00480A50" w:rsidRDefault="00480A50" w:rsidP="00480A50">
      <w:pPr>
        <w:pStyle w:val="NoSpacing"/>
      </w:pPr>
      <w:r>
        <w:t>of London.</w:t>
      </w:r>
    </w:p>
    <w:p w14:paraId="6124D1E8" w14:textId="77777777" w:rsidR="00480A50" w:rsidRDefault="00480A50" w:rsidP="00480A50">
      <w:pPr>
        <w:pStyle w:val="NoSpacing"/>
      </w:pPr>
    </w:p>
    <w:p w14:paraId="5C95A87E" w14:textId="77777777" w:rsidR="00480A50" w:rsidRDefault="00480A50" w:rsidP="00480A50">
      <w:pPr>
        <w:pStyle w:val="NoSpacing"/>
      </w:pPr>
    </w:p>
    <w:p w14:paraId="746DC33C" w14:textId="77777777" w:rsidR="00480A50" w:rsidRDefault="00480A50" w:rsidP="00480A50">
      <w:pPr>
        <w:pStyle w:val="NoSpacing"/>
      </w:pPr>
      <w:r>
        <w:t>21 Sep.1454</w:t>
      </w:r>
      <w:r>
        <w:tab/>
        <w:t xml:space="preserve">H was one of those who were elected Auditors of the accounts of the </w:t>
      </w:r>
    </w:p>
    <w:p w14:paraId="31E7D05B" w14:textId="77777777" w:rsidR="00480A50" w:rsidRDefault="00480A50" w:rsidP="00480A50">
      <w:pPr>
        <w:pStyle w:val="NoSpacing"/>
      </w:pPr>
      <w:r>
        <w:tab/>
      </w:r>
      <w:r>
        <w:tab/>
        <w:t>Chamberlain and of the Wardens of London Bridge.</w:t>
      </w:r>
    </w:p>
    <w:p w14:paraId="2530FAC4" w14:textId="77777777" w:rsidR="00480A50" w:rsidRDefault="00480A50" w:rsidP="00480A50">
      <w:pPr>
        <w:pStyle w:val="NoSpacing"/>
      </w:pPr>
      <w:r>
        <w:tab/>
      </w:r>
      <w:r>
        <w:tab/>
        <w:t>(“Calendar of the Letter-Books of the City of London: K  f.278b)</w:t>
      </w:r>
    </w:p>
    <w:p w14:paraId="63110486" w14:textId="77777777" w:rsidR="00480A50" w:rsidRDefault="00480A50" w:rsidP="00480A50">
      <w:pPr>
        <w:pStyle w:val="NoSpacing"/>
      </w:pPr>
    </w:p>
    <w:p w14:paraId="1EE761EC" w14:textId="77777777" w:rsidR="00480A50" w:rsidRDefault="00480A50" w:rsidP="00480A50">
      <w:pPr>
        <w:pStyle w:val="NoSpacing"/>
      </w:pPr>
    </w:p>
    <w:p w14:paraId="2DA45B06" w14:textId="77777777" w:rsidR="00480A50" w:rsidRPr="00631868" w:rsidRDefault="00480A50" w:rsidP="00480A50">
      <w:pPr>
        <w:pStyle w:val="NoSpacing"/>
      </w:pPr>
      <w:r>
        <w:t>1 November 2019</w:t>
      </w:r>
    </w:p>
    <w:p w14:paraId="61B9C633" w14:textId="5AB97483" w:rsidR="006B2F86" w:rsidRPr="00480A50" w:rsidRDefault="00480A50" w:rsidP="00E71FC3">
      <w:pPr>
        <w:pStyle w:val="NoSpacing"/>
      </w:pPr>
      <w:bookmarkStart w:id="0" w:name="_GoBack"/>
      <w:bookmarkEnd w:id="0"/>
    </w:p>
    <w:sectPr w:rsidR="006B2F86" w:rsidRPr="00480A5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4ABA18" w14:textId="77777777" w:rsidR="00480A50" w:rsidRDefault="00480A50" w:rsidP="00E71FC3">
      <w:pPr>
        <w:spacing w:after="0" w:line="240" w:lineRule="auto"/>
      </w:pPr>
      <w:r>
        <w:separator/>
      </w:r>
    </w:p>
  </w:endnote>
  <w:endnote w:type="continuationSeparator" w:id="0">
    <w:p w14:paraId="28ACC324" w14:textId="77777777" w:rsidR="00480A50" w:rsidRDefault="00480A5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E721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F56F24" w14:textId="77777777" w:rsidR="00480A50" w:rsidRDefault="00480A50" w:rsidP="00E71FC3">
      <w:pPr>
        <w:spacing w:after="0" w:line="240" w:lineRule="auto"/>
      </w:pPr>
      <w:r>
        <w:separator/>
      </w:r>
    </w:p>
  </w:footnote>
  <w:footnote w:type="continuationSeparator" w:id="0">
    <w:p w14:paraId="05D756A3" w14:textId="77777777" w:rsidR="00480A50" w:rsidRDefault="00480A5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A50"/>
    <w:rsid w:val="001A7C09"/>
    <w:rsid w:val="00480A5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B99F5D"/>
  <w15:chartTrackingRefBased/>
  <w15:docId w15:val="{6A590A63-C3F8-41D1-A6E4-7846748F1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2019-11-01T21:06:00Z</dcterms:created>
  <dcterms:modified xsi:type="dcterms:W3CDTF">2019-11-01T21:07:00Z</dcterms:modified>
</cp:coreProperties>
</file>